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我要办理企业用电报装申办要件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cs="仿宋_GB2312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我要办理企业用电报装：由包头供电局高新分局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负责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企业法人（产权人）身份证（原件及复印件）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  <w:t>营业执照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（原件及复印件）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  <w:t>委托人身份证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（原件及复印件）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  <w:t>委托书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（原件及复印件）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产权证明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  <w:t>公章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1CC5FF"/>
    <w:multiLevelType w:val="singleLevel"/>
    <w:tmpl w:val="C01CC5F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CDB3546"/>
    <w:rsid w:val="0EDC4B29"/>
    <w:rsid w:val="16A52336"/>
    <w:rsid w:val="16B21F24"/>
    <w:rsid w:val="1895016B"/>
    <w:rsid w:val="1D091A90"/>
    <w:rsid w:val="1E261319"/>
    <w:rsid w:val="217F144D"/>
    <w:rsid w:val="21F548BA"/>
    <w:rsid w:val="23F41AD5"/>
    <w:rsid w:val="260533F4"/>
    <w:rsid w:val="28B30174"/>
    <w:rsid w:val="299F071B"/>
    <w:rsid w:val="2A9C4FDE"/>
    <w:rsid w:val="2D3923C9"/>
    <w:rsid w:val="3A8807C5"/>
    <w:rsid w:val="3B3D3DF8"/>
    <w:rsid w:val="3D197820"/>
    <w:rsid w:val="3DA4633D"/>
    <w:rsid w:val="4706731C"/>
    <w:rsid w:val="48F87276"/>
    <w:rsid w:val="4B03607C"/>
    <w:rsid w:val="4B50322C"/>
    <w:rsid w:val="53F52E11"/>
    <w:rsid w:val="5443123C"/>
    <w:rsid w:val="55B80625"/>
    <w:rsid w:val="5FD835CC"/>
    <w:rsid w:val="60505D52"/>
    <w:rsid w:val="628D3774"/>
    <w:rsid w:val="68286A17"/>
    <w:rsid w:val="68667763"/>
    <w:rsid w:val="69B47978"/>
    <w:rsid w:val="6D535020"/>
    <w:rsid w:val="72F8496D"/>
    <w:rsid w:val="76436256"/>
    <w:rsid w:val="771D478A"/>
    <w:rsid w:val="780F38D5"/>
    <w:rsid w:val="7B03229A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我们属于夏天°</cp:lastModifiedBy>
  <cp:lastPrinted>2018-06-11T06:32:00Z</cp:lastPrinted>
  <dcterms:modified xsi:type="dcterms:W3CDTF">2021-05-13T08:40:00Z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8D13E6DD73E24E0398E7C6B34E5D7B9E</vt:lpwstr>
  </property>
</Properties>
</file>