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我要开打字复印店（企业）申办要件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我要开打字复印店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我要开打字复印店申请表单（企业）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1、我要开手机专卖店申请表单（企业）；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FF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  <w:t>注：要件2、3可通过视频认证现场获取。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DF6287C"/>
    <w:rsid w:val="16B21F24"/>
    <w:rsid w:val="1D091A90"/>
    <w:rsid w:val="1DE7123F"/>
    <w:rsid w:val="1E261319"/>
    <w:rsid w:val="1E990FF5"/>
    <w:rsid w:val="23F41AD5"/>
    <w:rsid w:val="2407183F"/>
    <w:rsid w:val="260533F4"/>
    <w:rsid w:val="299F071B"/>
    <w:rsid w:val="2D3923C9"/>
    <w:rsid w:val="35E41B51"/>
    <w:rsid w:val="3A8807C5"/>
    <w:rsid w:val="3B3D3DF8"/>
    <w:rsid w:val="3D197820"/>
    <w:rsid w:val="3DA4633D"/>
    <w:rsid w:val="3F597D64"/>
    <w:rsid w:val="46812BC1"/>
    <w:rsid w:val="4706731C"/>
    <w:rsid w:val="4B03607C"/>
    <w:rsid w:val="4B50322C"/>
    <w:rsid w:val="50B44D3A"/>
    <w:rsid w:val="512C644B"/>
    <w:rsid w:val="53F52E11"/>
    <w:rsid w:val="5443123C"/>
    <w:rsid w:val="55B80625"/>
    <w:rsid w:val="628D3774"/>
    <w:rsid w:val="63744AB4"/>
    <w:rsid w:val="65522213"/>
    <w:rsid w:val="68667763"/>
    <w:rsid w:val="69B47978"/>
    <w:rsid w:val="6CC706C3"/>
    <w:rsid w:val="6D535020"/>
    <w:rsid w:val="6D597DC4"/>
    <w:rsid w:val="6DEB0599"/>
    <w:rsid w:val="6E300B46"/>
    <w:rsid w:val="6EF51272"/>
    <w:rsid w:val="72F8496D"/>
    <w:rsid w:val="74AE5744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2021-05-13T02:34:12Z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D14C01B0871D4C53BF7FB8FB00131EB0</vt:lpwstr>
  </property>
</Properties>
</file>