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我要开电脑维修店（个体）申办要件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我要开电脑维修店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我要开电脑维修店申请表单（个体）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2、营业执照原件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3、法人身份证件原件及复印件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5、产权证明照片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6、租赁协议照片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2F0FE"/>
    <w:multiLevelType w:val="singleLevel"/>
    <w:tmpl w:val="7EA2F0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CDF5EE4"/>
    <w:rsid w:val="0D703A7F"/>
    <w:rsid w:val="16B21F24"/>
    <w:rsid w:val="1D091A90"/>
    <w:rsid w:val="1E261319"/>
    <w:rsid w:val="1E990FF5"/>
    <w:rsid w:val="23F41AD5"/>
    <w:rsid w:val="2407183F"/>
    <w:rsid w:val="260533F4"/>
    <w:rsid w:val="299F071B"/>
    <w:rsid w:val="2D3923C9"/>
    <w:rsid w:val="305D2C68"/>
    <w:rsid w:val="35E41B51"/>
    <w:rsid w:val="3A8807C5"/>
    <w:rsid w:val="3B3D3DF8"/>
    <w:rsid w:val="3D197820"/>
    <w:rsid w:val="3DA4633D"/>
    <w:rsid w:val="4706731C"/>
    <w:rsid w:val="4B03607C"/>
    <w:rsid w:val="4B50322C"/>
    <w:rsid w:val="50B44D3A"/>
    <w:rsid w:val="53F52E11"/>
    <w:rsid w:val="5443123C"/>
    <w:rsid w:val="55B80625"/>
    <w:rsid w:val="5EEF2125"/>
    <w:rsid w:val="628D3774"/>
    <w:rsid w:val="65522213"/>
    <w:rsid w:val="660D2793"/>
    <w:rsid w:val="68667763"/>
    <w:rsid w:val="69B47978"/>
    <w:rsid w:val="6CC706C3"/>
    <w:rsid w:val="6D535020"/>
    <w:rsid w:val="6E300B46"/>
    <w:rsid w:val="6EF51272"/>
    <w:rsid w:val="72F8496D"/>
    <w:rsid w:val="74AE5744"/>
    <w:rsid w:val="771D478A"/>
    <w:rsid w:val="780F38D5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我们属于夏天°</cp:lastModifiedBy>
  <cp:lastPrinted>2018-06-11T06:32:00Z</cp:lastPrinted>
  <dcterms:modified xsi:type="dcterms:W3CDTF">2021-05-13T02:36:21Z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D14C01B0871D4C53BF7FB8FB00131EB0</vt:lpwstr>
  </property>
</Properties>
</file>