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我要开玩具店（个体）申办要件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我要开玩具店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我要开玩具店申请表单（个体）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D703A7F"/>
    <w:rsid w:val="16B21F24"/>
    <w:rsid w:val="1D091A90"/>
    <w:rsid w:val="1E261319"/>
    <w:rsid w:val="1E990FF5"/>
    <w:rsid w:val="23F41AD5"/>
    <w:rsid w:val="2407183F"/>
    <w:rsid w:val="260533F4"/>
    <w:rsid w:val="298417D7"/>
    <w:rsid w:val="299F071B"/>
    <w:rsid w:val="2D3923C9"/>
    <w:rsid w:val="35E41B51"/>
    <w:rsid w:val="3A8807C5"/>
    <w:rsid w:val="3B3D3DF8"/>
    <w:rsid w:val="3D197820"/>
    <w:rsid w:val="3DA4633D"/>
    <w:rsid w:val="3DD40892"/>
    <w:rsid w:val="4706731C"/>
    <w:rsid w:val="4B03607C"/>
    <w:rsid w:val="4B50322C"/>
    <w:rsid w:val="50B44D3A"/>
    <w:rsid w:val="53F52E11"/>
    <w:rsid w:val="5443123C"/>
    <w:rsid w:val="55B80625"/>
    <w:rsid w:val="5947608E"/>
    <w:rsid w:val="628D3774"/>
    <w:rsid w:val="65522213"/>
    <w:rsid w:val="660D2793"/>
    <w:rsid w:val="68667763"/>
    <w:rsid w:val="691F2CD5"/>
    <w:rsid w:val="69B47978"/>
    <w:rsid w:val="6CC706C3"/>
    <w:rsid w:val="6D535020"/>
    <w:rsid w:val="6E300B46"/>
    <w:rsid w:val="6EF51272"/>
    <w:rsid w:val="72F8496D"/>
    <w:rsid w:val="74AE5744"/>
    <w:rsid w:val="771D478A"/>
    <w:rsid w:val="780F38D5"/>
    <w:rsid w:val="7B03229A"/>
    <w:rsid w:val="7D3C2F94"/>
    <w:rsid w:val="7D67574E"/>
    <w:rsid w:val="7D910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2021-05-13T02:45:56Z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D14C01B0871D4C53BF7FB8FB00131EB0</vt:lpwstr>
  </property>
</Properties>
</file>