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我要开玩具店（企业）申办要件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我要开家具店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我要开家具店申请表单（企业）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E375878"/>
    <w:rsid w:val="114E5965"/>
    <w:rsid w:val="16B21F24"/>
    <w:rsid w:val="1D091A90"/>
    <w:rsid w:val="1E261319"/>
    <w:rsid w:val="1E990FF5"/>
    <w:rsid w:val="23F41AD5"/>
    <w:rsid w:val="2407183F"/>
    <w:rsid w:val="260533F4"/>
    <w:rsid w:val="2620663C"/>
    <w:rsid w:val="299F071B"/>
    <w:rsid w:val="2D3923C9"/>
    <w:rsid w:val="35E41B51"/>
    <w:rsid w:val="3A8807C5"/>
    <w:rsid w:val="3B3D3DF8"/>
    <w:rsid w:val="3D197820"/>
    <w:rsid w:val="3DA4633D"/>
    <w:rsid w:val="444D7D69"/>
    <w:rsid w:val="46812BC1"/>
    <w:rsid w:val="4706731C"/>
    <w:rsid w:val="4B03607C"/>
    <w:rsid w:val="4B50322C"/>
    <w:rsid w:val="4BA174A4"/>
    <w:rsid w:val="50B44D3A"/>
    <w:rsid w:val="512C644B"/>
    <w:rsid w:val="53F52E11"/>
    <w:rsid w:val="5443123C"/>
    <w:rsid w:val="55B80625"/>
    <w:rsid w:val="628D3774"/>
    <w:rsid w:val="65522213"/>
    <w:rsid w:val="68667763"/>
    <w:rsid w:val="69B47978"/>
    <w:rsid w:val="6CC706C3"/>
    <w:rsid w:val="6D535020"/>
    <w:rsid w:val="6E300B46"/>
    <w:rsid w:val="6EF51272"/>
    <w:rsid w:val="72F8496D"/>
    <w:rsid w:val="73842907"/>
    <w:rsid w:val="7425152A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