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我要开室内装修店申办要件（个体）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我要开室内装修店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要件：</w:t>
      </w:r>
    </w:p>
    <w:p>
      <w:pPr>
        <w:pStyle w:val="2"/>
        <w:spacing w:after="0" w:line="500" w:lineRule="exact"/>
        <w:ind w:left="0" w:leftChars="0" w:firstLine="560" w:firstLineChars="200"/>
        <w:jc w:val="left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1、我要开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室内装修店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55B76E0"/>
    <w:rsid w:val="069D008A"/>
    <w:rsid w:val="139D4283"/>
    <w:rsid w:val="16A52336"/>
    <w:rsid w:val="16B21F24"/>
    <w:rsid w:val="1895016B"/>
    <w:rsid w:val="1D091A90"/>
    <w:rsid w:val="1E261319"/>
    <w:rsid w:val="201419FD"/>
    <w:rsid w:val="217F144D"/>
    <w:rsid w:val="23F41AD5"/>
    <w:rsid w:val="260533F4"/>
    <w:rsid w:val="28B30174"/>
    <w:rsid w:val="299F071B"/>
    <w:rsid w:val="2D11258D"/>
    <w:rsid w:val="2D3923C9"/>
    <w:rsid w:val="3A8807C5"/>
    <w:rsid w:val="3B3D3DF8"/>
    <w:rsid w:val="3D197820"/>
    <w:rsid w:val="3DA4633D"/>
    <w:rsid w:val="4706731C"/>
    <w:rsid w:val="4B03607C"/>
    <w:rsid w:val="4B50322C"/>
    <w:rsid w:val="53F52E11"/>
    <w:rsid w:val="5443123C"/>
    <w:rsid w:val="55B80625"/>
    <w:rsid w:val="60505D52"/>
    <w:rsid w:val="628D3774"/>
    <w:rsid w:val="66526EED"/>
    <w:rsid w:val="68667763"/>
    <w:rsid w:val="69B47978"/>
    <w:rsid w:val="6D535020"/>
    <w:rsid w:val="72F8496D"/>
    <w:rsid w:val="771D478A"/>
    <w:rsid w:val="780F38D5"/>
    <w:rsid w:val="7A1E5376"/>
    <w:rsid w:val="7B03229A"/>
    <w:rsid w:val="7D3C2F94"/>
    <w:rsid w:val="7D67574E"/>
    <w:rsid w:val="7FF7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2021-05-13T01:52:52Z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37FA92C395B54323B8BD19136862D7E1</vt:lpwstr>
  </property>
</Properties>
</file>