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我要开乐器专卖店申办要件（个体）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我要开乐器专卖店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1、我要开乐器专卖店申请表单（个体）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E420FC9"/>
    <w:rsid w:val="139D4283"/>
    <w:rsid w:val="16A52336"/>
    <w:rsid w:val="16B21F24"/>
    <w:rsid w:val="1895016B"/>
    <w:rsid w:val="1D091A90"/>
    <w:rsid w:val="1E261319"/>
    <w:rsid w:val="217F144D"/>
    <w:rsid w:val="23DD290B"/>
    <w:rsid w:val="23F41AD5"/>
    <w:rsid w:val="260533F4"/>
    <w:rsid w:val="28B30174"/>
    <w:rsid w:val="299F071B"/>
    <w:rsid w:val="2D11258D"/>
    <w:rsid w:val="2D3923C9"/>
    <w:rsid w:val="3A8807C5"/>
    <w:rsid w:val="3B3D3DF8"/>
    <w:rsid w:val="3D197820"/>
    <w:rsid w:val="3DA4633D"/>
    <w:rsid w:val="3FB0444C"/>
    <w:rsid w:val="4706731C"/>
    <w:rsid w:val="4B03607C"/>
    <w:rsid w:val="4B50322C"/>
    <w:rsid w:val="53F52E11"/>
    <w:rsid w:val="5443123C"/>
    <w:rsid w:val="55B80625"/>
    <w:rsid w:val="60505D52"/>
    <w:rsid w:val="628D3774"/>
    <w:rsid w:val="64100B18"/>
    <w:rsid w:val="68667763"/>
    <w:rsid w:val="69B47978"/>
    <w:rsid w:val="6D535020"/>
    <w:rsid w:val="72F8496D"/>
    <w:rsid w:val="74246CD5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55D0949935604F09936496F432EBA16A</vt:lpwstr>
  </property>
</Properties>
</file>