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我要开乐器专卖店申办要件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乐器专卖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1、我要开乐器专卖店申请表单（企业）；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0E42869"/>
    <w:rsid w:val="16B21F24"/>
    <w:rsid w:val="182E34CB"/>
    <w:rsid w:val="1D091A90"/>
    <w:rsid w:val="1E261319"/>
    <w:rsid w:val="1F364CF6"/>
    <w:rsid w:val="23F41AD5"/>
    <w:rsid w:val="260533F4"/>
    <w:rsid w:val="299F071B"/>
    <w:rsid w:val="2AE466A1"/>
    <w:rsid w:val="2D3923C9"/>
    <w:rsid w:val="383A5859"/>
    <w:rsid w:val="3A8807C5"/>
    <w:rsid w:val="3B3D3DF8"/>
    <w:rsid w:val="3D197820"/>
    <w:rsid w:val="3DA4633D"/>
    <w:rsid w:val="42795A78"/>
    <w:rsid w:val="455502DB"/>
    <w:rsid w:val="468E3015"/>
    <w:rsid w:val="4706731C"/>
    <w:rsid w:val="4B03607C"/>
    <w:rsid w:val="4B50322C"/>
    <w:rsid w:val="4D2F7929"/>
    <w:rsid w:val="53F52E11"/>
    <w:rsid w:val="5443123C"/>
    <w:rsid w:val="55B80625"/>
    <w:rsid w:val="593129C5"/>
    <w:rsid w:val="628D3774"/>
    <w:rsid w:val="68667763"/>
    <w:rsid w:val="69B47978"/>
    <w:rsid w:val="6AC542CF"/>
    <w:rsid w:val="6C5A5E2F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8DB499A6BE1C4E61AD8A32D9F1DE2AAF</vt:lpwstr>
  </property>
</Properties>
</file>