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我要开电动车专卖店申办要件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电动车专卖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1、我要开电动车专卖店申请表单（企业）；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86316F"/>
    <w:rsid w:val="069D008A"/>
    <w:rsid w:val="10E42869"/>
    <w:rsid w:val="16B21F24"/>
    <w:rsid w:val="1BE94CF3"/>
    <w:rsid w:val="1D091A90"/>
    <w:rsid w:val="1E261319"/>
    <w:rsid w:val="1F364CF6"/>
    <w:rsid w:val="21231CDC"/>
    <w:rsid w:val="23F41AD5"/>
    <w:rsid w:val="260533F4"/>
    <w:rsid w:val="299F071B"/>
    <w:rsid w:val="2AE466A1"/>
    <w:rsid w:val="2D3923C9"/>
    <w:rsid w:val="37191221"/>
    <w:rsid w:val="383A5859"/>
    <w:rsid w:val="3A8807C5"/>
    <w:rsid w:val="3B3D3DF8"/>
    <w:rsid w:val="3D197820"/>
    <w:rsid w:val="3DA4633D"/>
    <w:rsid w:val="42795A78"/>
    <w:rsid w:val="455502DB"/>
    <w:rsid w:val="468E3015"/>
    <w:rsid w:val="4706731C"/>
    <w:rsid w:val="4B03607C"/>
    <w:rsid w:val="4B50322C"/>
    <w:rsid w:val="50634B89"/>
    <w:rsid w:val="53F52E11"/>
    <w:rsid w:val="5443123C"/>
    <w:rsid w:val="55B80625"/>
    <w:rsid w:val="593129C5"/>
    <w:rsid w:val="628D3774"/>
    <w:rsid w:val="68667763"/>
    <w:rsid w:val="69B47978"/>
    <w:rsid w:val="6AC542CF"/>
    <w:rsid w:val="6D535020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CFC736534DD7409394682E5FDCA559BB</vt:lpwstr>
  </property>
</Properties>
</file>