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outlineLvl w:val="9"/>
        <w:rPr>
          <w:rFonts w:hint="default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我要开劳保用品店（企业）申办要件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我要开劳保用品店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：由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食药工商局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牵头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社会事务局、公安分局、执法局、税务局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配合，完成</w:t>
      </w:r>
      <w:r>
        <w:rPr>
          <w:rFonts w:hint="eastAsia" w:ascii="仿宋_GB2312" w:hAnsi="仿宋_GB2312" w:eastAsia="仿宋_GB2312" w:cs="仿宋_GB2312"/>
          <w:sz w:val="28"/>
          <w:szCs w:val="28"/>
        </w:rPr>
        <w:t>市场主体设立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蒙文翻译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刻章备案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务登记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要件：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我要开劳保用品店申请表单（企业）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2、股东会决议/股东决定（此表格需下载，填写，并打印上传）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3、董事、监事和经理的任职文件（股东会决议由股东签署，董事会决议由公司董事签字）（此表格需下载，填写，并打印上传）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4、法定代表人任职文件（股东会决议由股东签署，董事会决议由公司董事签字）（此表格需下载，填写，并打印上传）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5、住所使用证明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6、营业执照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7、法人身份证复印件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8、设置前后对比图效果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注：要件2、3可通过视频认证现场获取。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</w:p>
    <w:sectPr>
      <w:footerReference r:id="rId3" w:type="default"/>
      <w:pgSz w:w="11906" w:h="16838"/>
      <w:pgMar w:top="2041" w:right="1531" w:bottom="2041" w:left="1531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EA2F0FE"/>
    <w:multiLevelType w:val="singleLevel"/>
    <w:tmpl w:val="7EA2F0F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9D008A"/>
    <w:rsid w:val="017022D5"/>
    <w:rsid w:val="069D008A"/>
    <w:rsid w:val="07B520C5"/>
    <w:rsid w:val="0E375878"/>
    <w:rsid w:val="16B21F24"/>
    <w:rsid w:val="1D091A90"/>
    <w:rsid w:val="1E261319"/>
    <w:rsid w:val="1E990FF5"/>
    <w:rsid w:val="23F41AD5"/>
    <w:rsid w:val="2407183F"/>
    <w:rsid w:val="260533F4"/>
    <w:rsid w:val="299F071B"/>
    <w:rsid w:val="2D3923C9"/>
    <w:rsid w:val="35E41B51"/>
    <w:rsid w:val="3A8807C5"/>
    <w:rsid w:val="3B3D3DF8"/>
    <w:rsid w:val="3D197820"/>
    <w:rsid w:val="3DA4633D"/>
    <w:rsid w:val="422D6C77"/>
    <w:rsid w:val="435D12E0"/>
    <w:rsid w:val="4428413D"/>
    <w:rsid w:val="46812BC1"/>
    <w:rsid w:val="4706731C"/>
    <w:rsid w:val="4B03607C"/>
    <w:rsid w:val="4B50322C"/>
    <w:rsid w:val="4DA02F8F"/>
    <w:rsid w:val="50B44D3A"/>
    <w:rsid w:val="512C644B"/>
    <w:rsid w:val="53F52E11"/>
    <w:rsid w:val="5443123C"/>
    <w:rsid w:val="55B80625"/>
    <w:rsid w:val="628D3774"/>
    <w:rsid w:val="65522213"/>
    <w:rsid w:val="68667763"/>
    <w:rsid w:val="69B47978"/>
    <w:rsid w:val="6CC706C3"/>
    <w:rsid w:val="6D535020"/>
    <w:rsid w:val="6E300B46"/>
    <w:rsid w:val="6EF51272"/>
    <w:rsid w:val="72F8496D"/>
    <w:rsid w:val="74AE5744"/>
    <w:rsid w:val="75834444"/>
    <w:rsid w:val="771D478A"/>
    <w:rsid w:val="780F38D5"/>
    <w:rsid w:val="7B03229A"/>
    <w:rsid w:val="7D3C2F94"/>
    <w:rsid w:val="7D675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99"/>
    <w:pPr>
      <w:spacing w:after="120" w:line="480" w:lineRule="auto"/>
      <w:ind w:left="420" w:leftChars="200"/>
    </w:pPr>
    <w:rPr>
      <w:kern w:val="0"/>
      <w:sz w:val="24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2018-06-04T01:24:00Z</dcterms:created>
  <dc:creator>Administrator</dc:creator>
  <cp:lastModifiedBy>我们属于夏天°</cp:lastModifiedBy>
  <cp:lastPrinted>2018-06-11T06:32:00Z</cp:lastPrinted>
  <dcterms:modified xsi:type="dcterms:W3CDTF">2021-06-09T08:44:20Z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D14C01B0871D4C53BF7FB8FB00131EB0</vt:lpwstr>
  </property>
</Properties>
</file>