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我要办理残疾人证申办要件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我要办理残疾人证：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社会事务局（残联）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1、申请人居民身份证（原件）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2、户口本（原件）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3、二寸白底彩照3张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4、中华人民共和国残疾人证申请表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法定监护人的证明材料（申请智力、精神类残疾人证和未成年人申请残疾人证时提供）</w:t>
      </w: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0B8246E"/>
    <w:rsid w:val="017022D5"/>
    <w:rsid w:val="069D008A"/>
    <w:rsid w:val="0CDB3546"/>
    <w:rsid w:val="0EDC4B29"/>
    <w:rsid w:val="16A52336"/>
    <w:rsid w:val="16B21F24"/>
    <w:rsid w:val="1895016B"/>
    <w:rsid w:val="1D091A90"/>
    <w:rsid w:val="1E261319"/>
    <w:rsid w:val="1FB90367"/>
    <w:rsid w:val="217F144D"/>
    <w:rsid w:val="23F41AD5"/>
    <w:rsid w:val="260533F4"/>
    <w:rsid w:val="28B30174"/>
    <w:rsid w:val="299F071B"/>
    <w:rsid w:val="2D3923C9"/>
    <w:rsid w:val="3A8807C5"/>
    <w:rsid w:val="3B3D3DF8"/>
    <w:rsid w:val="3D197820"/>
    <w:rsid w:val="3DA4633D"/>
    <w:rsid w:val="4706731C"/>
    <w:rsid w:val="477E4F80"/>
    <w:rsid w:val="48F87276"/>
    <w:rsid w:val="4B03607C"/>
    <w:rsid w:val="4B50322C"/>
    <w:rsid w:val="53F52E11"/>
    <w:rsid w:val="5443123C"/>
    <w:rsid w:val="55B80625"/>
    <w:rsid w:val="5FD835CC"/>
    <w:rsid w:val="60505D52"/>
    <w:rsid w:val="628D3774"/>
    <w:rsid w:val="66535A24"/>
    <w:rsid w:val="68667763"/>
    <w:rsid w:val="69B47978"/>
    <w:rsid w:val="6D535020"/>
    <w:rsid w:val="72F8496D"/>
    <w:rsid w:val="7643625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2021-05-10T01:59:10Z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49919758CEAD4CED8F115B8E545EF6C5</vt:lpwstr>
  </property>
</Properties>
</file>