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我要办理新生入学申请要件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default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我要办理新生入学：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教育局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1、居住证明（外来务工人员）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2、户口簿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3、出生证明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4、新生儿疫苗本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5、房本或房产证（本地户口）</w:t>
      </w:r>
      <w:bookmarkStart w:id="0" w:name="_GoBack"/>
      <w:bookmarkEnd w:id="0"/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0650A50"/>
    <w:rsid w:val="017022D5"/>
    <w:rsid w:val="0345231A"/>
    <w:rsid w:val="04D05E5E"/>
    <w:rsid w:val="069D008A"/>
    <w:rsid w:val="0CDB3546"/>
    <w:rsid w:val="0EDC4B29"/>
    <w:rsid w:val="16A52336"/>
    <w:rsid w:val="16B21F24"/>
    <w:rsid w:val="1895016B"/>
    <w:rsid w:val="1D091A90"/>
    <w:rsid w:val="1E261319"/>
    <w:rsid w:val="217F144D"/>
    <w:rsid w:val="23F41AD5"/>
    <w:rsid w:val="258B35EC"/>
    <w:rsid w:val="260533F4"/>
    <w:rsid w:val="28B30174"/>
    <w:rsid w:val="299F071B"/>
    <w:rsid w:val="2D3923C9"/>
    <w:rsid w:val="3A8807C5"/>
    <w:rsid w:val="3B3D3DF8"/>
    <w:rsid w:val="3D197820"/>
    <w:rsid w:val="3DA4633D"/>
    <w:rsid w:val="448D66F9"/>
    <w:rsid w:val="4706731C"/>
    <w:rsid w:val="48F87276"/>
    <w:rsid w:val="4B03607C"/>
    <w:rsid w:val="4B50322C"/>
    <w:rsid w:val="4E6132B5"/>
    <w:rsid w:val="53F52E11"/>
    <w:rsid w:val="5443123C"/>
    <w:rsid w:val="55B80625"/>
    <w:rsid w:val="5FD835CC"/>
    <w:rsid w:val="60505D52"/>
    <w:rsid w:val="628D3774"/>
    <w:rsid w:val="68667763"/>
    <w:rsid w:val="69B47978"/>
    <w:rsid w:val="6D535020"/>
    <w:rsid w:val="72F8496D"/>
    <w:rsid w:val="7643625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2021-05-11T09:05:04Z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0F44DE4254A24B48B8D0999A226E66A4</vt:lpwstr>
  </property>
</Properties>
</file>