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我要建养殖场申办要件（企业）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我要建养殖场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食药工商局、公安分局、社会事务局、执法局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配合，完成农民专业合作社设立登记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蒙文翻译、</w:t>
      </w:r>
      <w:r>
        <w:rPr>
          <w:rFonts w:hint="eastAsia" w:ascii="仿宋_GB2312" w:hAnsi="仿宋_GB2312" w:eastAsia="仿宋_GB2312" w:cs="仿宋_GB2312"/>
          <w:sz w:val="28"/>
          <w:szCs w:val="28"/>
        </w:rPr>
        <w:t>动物防疫条件合格证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both"/>
        <w:rPr>
          <w:rFonts w:hint="default" w:ascii="宋体" w:hAnsi="宋体" w:eastAsia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我要建养殖场申请表单（企业）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7、住所使用证明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9、养殖场（区）平面图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10、场所地理位置图、各功能区布局平面图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11、设施设备清单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12、管理制度文本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13、*人员情况（可容缺）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14、养殖档案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注：1、要件4、5可通过视频认证现场获取；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2、带*材料可容缺受理。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58169FB"/>
    <w:rsid w:val="069D008A"/>
    <w:rsid w:val="0EC227E3"/>
    <w:rsid w:val="0FF359E4"/>
    <w:rsid w:val="16B21F24"/>
    <w:rsid w:val="1D091A90"/>
    <w:rsid w:val="1E261319"/>
    <w:rsid w:val="217F144D"/>
    <w:rsid w:val="22497652"/>
    <w:rsid w:val="23F41AD5"/>
    <w:rsid w:val="260533F4"/>
    <w:rsid w:val="299F071B"/>
    <w:rsid w:val="2D3923C9"/>
    <w:rsid w:val="32A06E15"/>
    <w:rsid w:val="346C72E9"/>
    <w:rsid w:val="3A8807C5"/>
    <w:rsid w:val="3B3D3DF8"/>
    <w:rsid w:val="3D197820"/>
    <w:rsid w:val="3DA4633D"/>
    <w:rsid w:val="3E7342BC"/>
    <w:rsid w:val="4706731C"/>
    <w:rsid w:val="4B03607C"/>
    <w:rsid w:val="4B50322C"/>
    <w:rsid w:val="53F52E11"/>
    <w:rsid w:val="5443123C"/>
    <w:rsid w:val="55B80625"/>
    <w:rsid w:val="57E5433E"/>
    <w:rsid w:val="628D3774"/>
    <w:rsid w:val="68667763"/>
    <w:rsid w:val="69B47978"/>
    <w:rsid w:val="6A387A96"/>
    <w:rsid w:val="6D535020"/>
    <w:rsid w:val="72F8496D"/>
    <w:rsid w:val="731D6E59"/>
    <w:rsid w:val="7351295A"/>
    <w:rsid w:val="74A239FD"/>
    <w:rsid w:val="771D478A"/>
    <w:rsid w:val="780F38D5"/>
    <w:rsid w:val="784D05DF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2021-05-14T03:03:50Z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69C928B9430E42A5908262218F01A3AB</vt:lpwstr>
  </property>
</Properties>
</file>