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我要办理养老保险关系转移接续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(机关事业单位转出）申办要件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</w:p>
    <w:p>
      <w:pPr>
        <w:ind w:firstLine="560" w:firstLineChars="200"/>
        <w:jc w:val="left"/>
        <w:rPr>
          <w:rFonts w:hint="eastAsia" w:ascii="仿宋_GB2312" w:hAnsi="仿宋_GB2312" w:cs="仿宋_GB2312" w:eastAsiaTheme="minorEastAsia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我要办理养老保险关系转移接续（机关事业单位转出）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：由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组织人社部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牵头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负责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1、申请人身份证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</w:p>
    <w:sectPr>
      <w:footerReference r:id="rId3" w:type="default"/>
      <w:pgSz w:w="11906" w:h="16838"/>
      <w:pgMar w:top="2041" w:right="1531" w:bottom="2041" w:left="1531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9D008A"/>
    <w:rsid w:val="017022D5"/>
    <w:rsid w:val="069D008A"/>
    <w:rsid w:val="09054FBA"/>
    <w:rsid w:val="16A52336"/>
    <w:rsid w:val="16B21F24"/>
    <w:rsid w:val="1895016B"/>
    <w:rsid w:val="1D091A90"/>
    <w:rsid w:val="1E261319"/>
    <w:rsid w:val="217F144D"/>
    <w:rsid w:val="23F41AD5"/>
    <w:rsid w:val="260533F4"/>
    <w:rsid w:val="28B30174"/>
    <w:rsid w:val="299F071B"/>
    <w:rsid w:val="2D3923C9"/>
    <w:rsid w:val="3A8807C5"/>
    <w:rsid w:val="3B3D3DF8"/>
    <w:rsid w:val="3D197820"/>
    <w:rsid w:val="3DA4633D"/>
    <w:rsid w:val="4706731C"/>
    <w:rsid w:val="4B03607C"/>
    <w:rsid w:val="4B50322C"/>
    <w:rsid w:val="51F00A23"/>
    <w:rsid w:val="53F52E11"/>
    <w:rsid w:val="5443123C"/>
    <w:rsid w:val="55B80625"/>
    <w:rsid w:val="5EAA5BFA"/>
    <w:rsid w:val="60505D52"/>
    <w:rsid w:val="628D3774"/>
    <w:rsid w:val="68667763"/>
    <w:rsid w:val="69B47978"/>
    <w:rsid w:val="6AC46A1A"/>
    <w:rsid w:val="6D535020"/>
    <w:rsid w:val="72F8496D"/>
    <w:rsid w:val="771C4D88"/>
    <w:rsid w:val="771D478A"/>
    <w:rsid w:val="780F38D5"/>
    <w:rsid w:val="7B03229A"/>
    <w:rsid w:val="7D3C2F94"/>
    <w:rsid w:val="7D675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2018-06-04T01:24:00Z</dcterms:created>
  <dc:creator>Administrator</dc:creator>
  <cp:lastModifiedBy>我们属于夏天°</cp:lastModifiedBy>
  <cp:lastPrinted>2018-06-11T06:32:00Z</cp:lastPrinted>
  <dcterms:modified xsi:type="dcterms:W3CDTF">2021-05-11T08:33:44Z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F5265B60839E4367B1AC09B8DB5723D6</vt:lpwstr>
  </property>
</Properties>
</file>