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我要开小餐馆（50平方米以下）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申办要件（个体）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cs="仿宋_GB2312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我要开小餐馆（50平方米以下）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仅销售预包装食品需提供材料：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1、我要开小餐馆（50平方米以下）申请表单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（个体）；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2、产权证明照片；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3、租赁协议照片；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4、营业执照；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5、法人身份证原件及复印件；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6、设置前后对比图效果；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除仅销售预包装食品需提供材料：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7、经营者/法人代表人身份证正反面照片</w:t>
      </w:r>
      <w:bookmarkStart w:id="0" w:name="_GoBack"/>
      <w:bookmarkEnd w:id="0"/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8、所有从业人员的健康证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9、现场核查表（普通餐饮）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07155DED"/>
    <w:rsid w:val="10EF5E6F"/>
    <w:rsid w:val="12B25D4C"/>
    <w:rsid w:val="16A52336"/>
    <w:rsid w:val="16B21F24"/>
    <w:rsid w:val="1895016B"/>
    <w:rsid w:val="1D091A90"/>
    <w:rsid w:val="1D640DB8"/>
    <w:rsid w:val="1E261319"/>
    <w:rsid w:val="1F410150"/>
    <w:rsid w:val="217F144D"/>
    <w:rsid w:val="23F41AD5"/>
    <w:rsid w:val="260533F4"/>
    <w:rsid w:val="26EF18F1"/>
    <w:rsid w:val="28B30174"/>
    <w:rsid w:val="299F071B"/>
    <w:rsid w:val="2CCE46F3"/>
    <w:rsid w:val="2D3923C9"/>
    <w:rsid w:val="33D25FC5"/>
    <w:rsid w:val="36B93681"/>
    <w:rsid w:val="378659D2"/>
    <w:rsid w:val="388574D4"/>
    <w:rsid w:val="3A8807C5"/>
    <w:rsid w:val="3B3D3DF8"/>
    <w:rsid w:val="3C0669AD"/>
    <w:rsid w:val="3CFA23D7"/>
    <w:rsid w:val="3D197820"/>
    <w:rsid w:val="3DA4633D"/>
    <w:rsid w:val="402D58DD"/>
    <w:rsid w:val="4706731C"/>
    <w:rsid w:val="483C2228"/>
    <w:rsid w:val="4B03607C"/>
    <w:rsid w:val="4B50322C"/>
    <w:rsid w:val="4BFE2628"/>
    <w:rsid w:val="53F52E11"/>
    <w:rsid w:val="5443123C"/>
    <w:rsid w:val="55B80625"/>
    <w:rsid w:val="59FE6020"/>
    <w:rsid w:val="60505D52"/>
    <w:rsid w:val="61767EA3"/>
    <w:rsid w:val="628D3774"/>
    <w:rsid w:val="68667763"/>
    <w:rsid w:val="686D1B52"/>
    <w:rsid w:val="69B47978"/>
    <w:rsid w:val="6D535020"/>
    <w:rsid w:val="716761D2"/>
    <w:rsid w:val="72F8496D"/>
    <w:rsid w:val="771D478A"/>
    <w:rsid w:val="780F38D5"/>
    <w:rsid w:val="7B03229A"/>
    <w:rsid w:val="7D3C2F94"/>
    <w:rsid w:val="7D67574E"/>
    <w:rsid w:val="7DF0251E"/>
    <w:rsid w:val="7EAB3715"/>
    <w:rsid w:val="7FE0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t</cp:lastModifiedBy>
  <cp:lastPrinted>2018-06-11T06:32:00Z</cp:lastPrinted>
  <dcterms:modified xsi:type="dcterms:W3CDTF">2021-07-30T02:17:54Z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08E1BDCC9C1F4B13A5FA81268CD30BE0</vt:lpwstr>
  </property>
</Properties>
</file>