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我要开小餐馆（50平方米以下）申办要件（企业）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我要开小餐馆（50平方米以下）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我要开小餐馆（50平方米以下）申请表单（企业）；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经营者/法人代表人身份证正反面照片；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37552AC"/>
    <w:multiLevelType w:val="singleLevel"/>
    <w:tmpl w:val="237552AC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2B70B73"/>
    <w:rsid w:val="069D008A"/>
    <w:rsid w:val="0A0803C7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