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我要开育婴店申办要件（企业）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我要开育婴店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我要开育婴店申请表单（企业）；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67D558E"/>
    <w:rsid w:val="4706731C"/>
    <w:rsid w:val="4B03607C"/>
    <w:rsid w:val="4B0A7E44"/>
    <w:rsid w:val="4B50322C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