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我要开熟食店申办要件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我要开熟食店：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1、我要开熟食店申请表单（企业）；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2、法人身份证复印件；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3、营业执照；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4、股东会决议/股东决定（自然人独资企业）；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5、董事、监事和经理的任职文件（股东会决议由股东签署，董事会决议由公司董事签字）及身份证件复印件（此表格需下载，填写，并打印上传）；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6、法定代表人任职文件（股东会决议由股东签署，董事会决议由公司董事签字）及身份证件；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7、住所使用证明；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9、所有从业人员的健康证；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10、《食品生产加工小作坊审查登记申请表》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11、《食品生产加工小作坊审查登记流程审批表》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12、《食品生产加工小作坊生产条件审查表》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10E42869"/>
    <w:rsid w:val="16B21F24"/>
    <w:rsid w:val="17FC6F2D"/>
    <w:rsid w:val="1D091A90"/>
    <w:rsid w:val="1E261319"/>
    <w:rsid w:val="1F364CF6"/>
    <w:rsid w:val="1FB008C4"/>
    <w:rsid w:val="23F41AD5"/>
    <w:rsid w:val="25080314"/>
    <w:rsid w:val="260533F4"/>
    <w:rsid w:val="299F071B"/>
    <w:rsid w:val="2AE466A1"/>
    <w:rsid w:val="2D3923C9"/>
    <w:rsid w:val="35D96B83"/>
    <w:rsid w:val="3A8807C5"/>
    <w:rsid w:val="3B3D3DF8"/>
    <w:rsid w:val="3D197820"/>
    <w:rsid w:val="3DA4633D"/>
    <w:rsid w:val="41E10189"/>
    <w:rsid w:val="468E3015"/>
    <w:rsid w:val="4706731C"/>
    <w:rsid w:val="4B03607C"/>
    <w:rsid w:val="4B50322C"/>
    <w:rsid w:val="53F52E11"/>
    <w:rsid w:val="5443123C"/>
    <w:rsid w:val="55B80625"/>
    <w:rsid w:val="593129C5"/>
    <w:rsid w:val="628D3774"/>
    <w:rsid w:val="68667763"/>
    <w:rsid w:val="69B47978"/>
    <w:rsid w:val="69F46C0D"/>
    <w:rsid w:val="6AC542CF"/>
    <w:rsid w:val="6D535020"/>
    <w:rsid w:val="72F8496D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2021-05-18T08:30:26Z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D2C71515682B48099AFA0B039606D0EA</vt:lpwstr>
  </property>
</Properties>
</file>